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EBFC6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MARTYN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FFD1C5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Turgis</w:t>
      </w:r>
      <w:proofErr w:type="spellEnd"/>
      <w:r>
        <w:rPr>
          <w:rFonts w:ascii="Times New Roman" w:hAnsi="Times New Roman" w:cs="Times New Roman"/>
        </w:rPr>
        <w:t>, Hampshire. Husbandman.</w:t>
      </w:r>
    </w:p>
    <w:p w14:paraId="3F1F26F1" w14:textId="77777777" w:rsidR="008A1C44" w:rsidRDefault="008A1C44" w:rsidP="008A1C44">
      <w:pPr>
        <w:rPr>
          <w:rFonts w:ascii="Times New Roman" w:hAnsi="Times New Roman" w:cs="Times New Roman"/>
        </w:rPr>
      </w:pPr>
    </w:p>
    <w:p w14:paraId="2925C41E" w14:textId="77777777" w:rsidR="008A1C44" w:rsidRDefault="008A1C44" w:rsidP="008A1C44">
      <w:pPr>
        <w:rPr>
          <w:rFonts w:ascii="Times New Roman" w:hAnsi="Times New Roman" w:cs="Times New Roman"/>
        </w:rPr>
      </w:pPr>
    </w:p>
    <w:p w14:paraId="28E18133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More(q.v.) brought a plaint of debt against him, Robert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E26543F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Saye</w:t>
      </w:r>
      <w:proofErr w:type="spellEnd"/>
      <w:r>
        <w:rPr>
          <w:rFonts w:ascii="Times New Roman" w:hAnsi="Times New Roman" w:cs="Times New Roman"/>
        </w:rPr>
        <w:t xml:space="preserve">(q.v.), Thomas Halle of </w:t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Saye</w:t>
      </w:r>
      <w:proofErr w:type="spellEnd"/>
      <w:r>
        <w:rPr>
          <w:rFonts w:ascii="Times New Roman" w:hAnsi="Times New Roman" w:cs="Times New Roman"/>
        </w:rPr>
        <w:t>(q.v.) and William</w:t>
      </w:r>
    </w:p>
    <w:p w14:paraId="4F7AE31B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Spyre</w:t>
      </w:r>
      <w:proofErr w:type="spellEnd"/>
      <w:r>
        <w:rPr>
          <w:rFonts w:ascii="Times New Roman" w:hAnsi="Times New Roman" w:cs="Times New Roman"/>
        </w:rPr>
        <w:t xml:space="preserve"> of Basingstoke(q.v.).</w:t>
      </w:r>
    </w:p>
    <w:p w14:paraId="38676424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179910B" w14:textId="77777777" w:rsidR="008A1C44" w:rsidRDefault="008A1C44" w:rsidP="008A1C44">
      <w:pPr>
        <w:rPr>
          <w:rFonts w:ascii="Times New Roman" w:hAnsi="Times New Roman" w:cs="Times New Roman"/>
        </w:rPr>
      </w:pPr>
    </w:p>
    <w:p w14:paraId="5FBE3646" w14:textId="77777777" w:rsidR="008A1C44" w:rsidRDefault="008A1C44" w:rsidP="008A1C44">
      <w:pPr>
        <w:rPr>
          <w:rFonts w:ascii="Times New Roman" w:hAnsi="Times New Roman" w:cs="Times New Roman"/>
        </w:rPr>
      </w:pPr>
    </w:p>
    <w:p w14:paraId="1F350F32" w14:textId="77777777" w:rsidR="008A1C44" w:rsidRDefault="008A1C44" w:rsidP="008A1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June 2018</w:t>
      </w:r>
    </w:p>
    <w:p w14:paraId="5194BCFE" w14:textId="77777777" w:rsidR="006B2F86" w:rsidRPr="00E71FC3" w:rsidRDefault="008A1C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7B90E" w14:textId="77777777" w:rsidR="008A1C44" w:rsidRDefault="008A1C44" w:rsidP="00E71FC3">
      <w:r>
        <w:separator/>
      </w:r>
    </w:p>
  </w:endnote>
  <w:endnote w:type="continuationSeparator" w:id="0">
    <w:p w14:paraId="06C9342D" w14:textId="77777777" w:rsidR="008A1C44" w:rsidRDefault="008A1C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528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E7BCB" w14:textId="77777777" w:rsidR="008A1C44" w:rsidRDefault="008A1C44" w:rsidP="00E71FC3">
      <w:r>
        <w:separator/>
      </w:r>
    </w:p>
  </w:footnote>
  <w:footnote w:type="continuationSeparator" w:id="0">
    <w:p w14:paraId="1D791798" w14:textId="77777777" w:rsidR="008A1C44" w:rsidRDefault="008A1C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44"/>
    <w:rsid w:val="001A7C09"/>
    <w:rsid w:val="00577BD5"/>
    <w:rsid w:val="00656CBA"/>
    <w:rsid w:val="006A1F77"/>
    <w:rsid w:val="00733BE7"/>
    <w:rsid w:val="008A1C4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63643"/>
  <w15:chartTrackingRefBased/>
  <w15:docId w15:val="{5803F0D1-2501-4D28-AA51-46553B8A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1C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2018-07-13T20:27:00Z</dcterms:created>
  <dcterms:modified xsi:type="dcterms:W3CDTF">2018-07-13T20:28:00Z</dcterms:modified>
</cp:coreProperties>
</file>